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Pr="00FE66FA" w:rsidRDefault="00A749FA" w:rsidP="00F90BCE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A749FA" w:rsidRPr="00FE66FA" w:rsidRDefault="00A749FA" w:rsidP="00F90BCE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A749FA" w:rsidRPr="00FE66FA" w:rsidRDefault="00A749FA" w:rsidP="00F90BCE">
      <w:pPr>
        <w:jc w:val="center"/>
        <w:rPr>
          <w:rFonts w:ascii="Times New Roman" w:hAnsi="Times New Roman"/>
          <w:sz w:val="28"/>
          <w:szCs w:val="28"/>
        </w:rPr>
      </w:pPr>
    </w:p>
    <w:p w:rsidR="00A749FA" w:rsidRPr="00FE66FA" w:rsidRDefault="00A749FA" w:rsidP="00F90BCE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A749FA" w:rsidRPr="00F0043C" w:rsidTr="001A2E73">
        <w:trPr>
          <w:trHeight w:val="2502"/>
        </w:trPr>
        <w:tc>
          <w:tcPr>
            <w:tcW w:w="3191" w:type="dxa"/>
          </w:tcPr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A749FA" w:rsidRPr="00F0043C" w:rsidRDefault="00A749FA" w:rsidP="001A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A749FA" w:rsidRPr="00F0043C" w:rsidRDefault="00A749FA" w:rsidP="001A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A749FA" w:rsidRPr="00F0043C" w:rsidRDefault="00A749FA" w:rsidP="001A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43C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A749FA" w:rsidRPr="00F0043C" w:rsidRDefault="00A749FA" w:rsidP="001A2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49FA" w:rsidRPr="00FE66FA" w:rsidRDefault="00A749FA" w:rsidP="00F90BCE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A749FA" w:rsidRPr="00FE66FA" w:rsidRDefault="00A749FA" w:rsidP="00F90BCE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т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>е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хнологии</w:t>
      </w:r>
    </w:p>
    <w:p w:rsidR="00A749FA" w:rsidRPr="00FE66FA" w:rsidRDefault="00A749FA" w:rsidP="00F90BCE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A749FA" w:rsidRPr="00FE66FA" w:rsidRDefault="00A749FA" w:rsidP="00F90BCE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960FC2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Pr="00C5331F" w:rsidRDefault="00A749FA" w:rsidP="00824928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31F">
        <w:rPr>
          <w:rFonts w:ascii="Times New Roman" w:hAnsi="Times New Roman"/>
          <w:b/>
          <w:sz w:val="24"/>
          <w:szCs w:val="24"/>
          <w:lang w:eastAsia="ru-RU"/>
        </w:rPr>
        <w:t>Спецификация контрольных измерительных материалов</w:t>
      </w:r>
    </w:p>
    <w:p w:rsidR="00A749FA" w:rsidRPr="00C5331F" w:rsidRDefault="00A749FA" w:rsidP="00824928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 учебному предмету «Технология</w:t>
      </w:r>
      <w:r w:rsidRPr="00C5331F">
        <w:rPr>
          <w:rFonts w:ascii="Times New Roman" w:hAnsi="Times New Roman"/>
          <w:b/>
          <w:sz w:val="24"/>
          <w:szCs w:val="24"/>
          <w:lang w:eastAsia="ru-RU"/>
        </w:rPr>
        <w:t xml:space="preserve">»  </w:t>
      </w:r>
      <w:r>
        <w:rPr>
          <w:rFonts w:ascii="Times New Roman" w:hAnsi="Times New Roman"/>
          <w:b/>
          <w:sz w:val="24"/>
          <w:szCs w:val="24"/>
          <w:lang w:eastAsia="ru-RU"/>
        </w:rPr>
        <w:t>2 класс</w:t>
      </w:r>
    </w:p>
    <w:p w:rsidR="00A749FA" w:rsidRPr="00C5331F" w:rsidRDefault="00A749FA" w:rsidP="00824928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31F">
        <w:rPr>
          <w:rFonts w:ascii="Times New Roman" w:hAnsi="Times New Roman"/>
          <w:b/>
          <w:sz w:val="24"/>
          <w:szCs w:val="24"/>
          <w:lang w:eastAsia="ru-RU"/>
        </w:rPr>
        <w:t>в рамках проведения промежуточной аттестации</w:t>
      </w:r>
    </w:p>
    <w:p w:rsidR="00A749FA" w:rsidRPr="00C5331F" w:rsidRDefault="00A749FA" w:rsidP="00824928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Pr="00C5331F" w:rsidRDefault="00A749FA" w:rsidP="00824928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31F">
        <w:rPr>
          <w:rFonts w:ascii="Times New Roman" w:hAnsi="Times New Roman"/>
          <w:b/>
          <w:sz w:val="24"/>
          <w:szCs w:val="24"/>
          <w:lang w:eastAsia="ru-RU"/>
        </w:rPr>
        <w:t>Пояснение к контрольной работе</w:t>
      </w:r>
    </w:p>
    <w:p w:rsidR="00A749FA" w:rsidRPr="00C5331F" w:rsidRDefault="00A749FA" w:rsidP="00824928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>Цель работы: выявить сформированность базовых уме</w:t>
      </w:r>
      <w:r>
        <w:rPr>
          <w:rFonts w:ascii="Times New Roman" w:hAnsi="Times New Roman"/>
          <w:sz w:val="24"/>
          <w:szCs w:val="24"/>
          <w:lang w:eastAsia="ru-RU"/>
        </w:rPr>
        <w:t>ний по предмету «Технология».</w:t>
      </w:r>
    </w:p>
    <w:p w:rsidR="00A749FA" w:rsidRPr="00C5331F" w:rsidRDefault="00A749FA" w:rsidP="00824928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выполнение работы дается 40 минут. Работа включает в себя 11 заданий. 8 заданий базового уровня, 3</w:t>
      </w:r>
      <w:r w:rsidRPr="00C5331F">
        <w:rPr>
          <w:rFonts w:ascii="Times New Roman" w:hAnsi="Times New Roman"/>
          <w:sz w:val="24"/>
          <w:szCs w:val="24"/>
          <w:lang w:eastAsia="ru-RU"/>
        </w:rPr>
        <w:t xml:space="preserve"> задания повышенного уровня. </w:t>
      </w:r>
    </w:p>
    <w:p w:rsidR="00A749FA" w:rsidRPr="00C5331F" w:rsidRDefault="00A749FA" w:rsidP="00824928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31F">
        <w:rPr>
          <w:rFonts w:ascii="Times New Roman" w:hAnsi="Times New Roman"/>
          <w:b/>
          <w:sz w:val="24"/>
          <w:szCs w:val="24"/>
          <w:lang w:eastAsia="ru-RU"/>
        </w:rPr>
        <w:t>Обобщенный план</w:t>
      </w:r>
    </w:p>
    <w:p w:rsidR="00A749FA" w:rsidRPr="00C5331F" w:rsidRDefault="00A749FA" w:rsidP="00824928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 xml:space="preserve">В работе используются три типа заданий. </w:t>
      </w:r>
    </w:p>
    <w:p w:rsidR="00A749FA" w:rsidRPr="00C5331F" w:rsidRDefault="00A749FA" w:rsidP="00824928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>1.Задания с кратким ответом – КО.</w:t>
      </w:r>
    </w:p>
    <w:p w:rsidR="00A749FA" w:rsidRPr="00C5331F" w:rsidRDefault="00A749FA" w:rsidP="00824928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>2.Задания с развёрнутым ответом (требует записи ответа в свободной форме) – РО.</w:t>
      </w:r>
    </w:p>
    <w:p w:rsidR="00A749FA" w:rsidRPr="00C5331F" w:rsidRDefault="00A749FA" w:rsidP="00824928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749FA" w:rsidRPr="00C5331F" w:rsidRDefault="00A749FA" w:rsidP="00824928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26" w:type="dxa"/>
        <w:tblInd w:w="-20" w:type="dxa"/>
        <w:tblLayout w:type="fixed"/>
        <w:tblLook w:val="0000"/>
      </w:tblPr>
      <w:tblGrid>
        <w:gridCol w:w="1688"/>
        <w:gridCol w:w="5670"/>
        <w:gridCol w:w="2268"/>
      </w:tblGrid>
      <w:tr w:rsidR="00A749FA" w:rsidRPr="00956782" w:rsidTr="00DE74D2">
        <w:trPr>
          <w:trHeight w:val="451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Проверяемые умения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Тип задания</w:t>
            </w:r>
          </w:p>
        </w:tc>
      </w:tr>
      <w:tr w:rsidR="00A749FA" w:rsidRPr="00956782" w:rsidTr="00DE74D2">
        <w:trPr>
          <w:trHeight w:val="244"/>
        </w:trPr>
        <w:tc>
          <w:tcPr>
            <w:tcW w:w="7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Базовый уровень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749FA" w:rsidRPr="00956782" w:rsidTr="00DE74D2">
        <w:trPr>
          <w:trHeight w:val="280"/>
        </w:trPr>
        <w:tc>
          <w:tcPr>
            <w:tcW w:w="7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Часть 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749FA" w:rsidRPr="00956782" w:rsidTr="00DE74D2">
        <w:trPr>
          <w:trHeight w:val="34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 названия инструментов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</w:tr>
      <w:tr w:rsidR="00A749FA" w:rsidRPr="00956782" w:rsidTr="00DE74D2">
        <w:trPr>
          <w:trHeight w:val="34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 название техники работы с бумагой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A749FA" w:rsidRPr="00956782" w:rsidTr="00DE74D2">
        <w:trPr>
          <w:trHeight w:val="34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названия природных материалов из списка предложенных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A749FA" w:rsidRPr="00956782" w:rsidTr="00DE74D2">
        <w:trPr>
          <w:trHeight w:val="34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называть недостающее слово, с опорой на прочитанное предложение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A749FA" w:rsidRPr="00956782" w:rsidTr="00DE74D2">
        <w:trPr>
          <w:trHeight w:val="34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 безопасное время работы с компьютером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A749FA" w:rsidRPr="00956782" w:rsidTr="00DE74D2">
        <w:trPr>
          <w:trHeight w:val="282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Умение определять алгоритм выполнения аппликации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>КО</w:t>
            </w:r>
          </w:p>
        </w:tc>
      </w:tr>
      <w:tr w:rsidR="00A749FA" w:rsidRPr="00956782" w:rsidTr="00DE74D2">
        <w:trPr>
          <w:trHeight w:val="282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Умение называть инструменты для работы с пластилином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</w:t>
            </w:r>
          </w:p>
        </w:tc>
      </w:tr>
      <w:tr w:rsidR="00A749FA" w:rsidRPr="00956782" w:rsidTr="00DE74D2">
        <w:trPr>
          <w:trHeight w:val="282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Умение определять, о каком инструменте идет речь, с опорой на прочитанные предложения.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</w:t>
            </w:r>
          </w:p>
        </w:tc>
      </w:tr>
      <w:tr w:rsidR="00A749FA" w:rsidRPr="00956782" w:rsidTr="00DE74D2">
        <w:trPr>
          <w:trHeight w:val="282"/>
        </w:trPr>
        <w:tc>
          <w:tcPr>
            <w:tcW w:w="9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Повышенный уровень</w:t>
            </w:r>
          </w:p>
        </w:tc>
      </w:tr>
      <w:tr w:rsidR="00A749FA" w:rsidRPr="00956782" w:rsidTr="00DE74D2">
        <w:trPr>
          <w:trHeight w:val="420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определять названия о материалах и инструментах.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</w:p>
        </w:tc>
      </w:tr>
      <w:tr w:rsidR="00A749FA" w:rsidRPr="00956782" w:rsidTr="00DE74D2">
        <w:trPr>
          <w:trHeight w:val="420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Умение составлять список природных материалов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</w:t>
            </w:r>
          </w:p>
        </w:tc>
      </w:tr>
      <w:tr w:rsidR="00A749FA" w:rsidRPr="00956782" w:rsidTr="00DE74D2">
        <w:trPr>
          <w:trHeight w:val="420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Умение подбирать</w:t>
            </w: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пословицы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труде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FA" w:rsidRPr="00C5331F" w:rsidRDefault="00A749FA" w:rsidP="00DE74D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Pr="00C5331F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</w:p>
        </w:tc>
      </w:tr>
    </w:tbl>
    <w:p w:rsidR="00A749FA" w:rsidRPr="00C5331F" w:rsidRDefault="00A749FA" w:rsidP="00824928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A749FA" w:rsidRPr="00C5331F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49FA" w:rsidRPr="00C5331F" w:rsidRDefault="00A749FA" w:rsidP="0082492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31F">
        <w:rPr>
          <w:rFonts w:ascii="Times New Roman" w:hAnsi="Times New Roman"/>
          <w:b/>
          <w:sz w:val="24"/>
          <w:szCs w:val="24"/>
          <w:lang w:eastAsia="ru-RU"/>
        </w:rPr>
        <w:t>Система оценивания</w:t>
      </w:r>
    </w:p>
    <w:p w:rsidR="00A749FA" w:rsidRPr="00C5331F" w:rsidRDefault="00A749FA" w:rsidP="00824928">
      <w:pPr>
        <w:widowControl w:val="0"/>
        <w:autoSpaceDE w:val="0"/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 xml:space="preserve">Задания считаются выполненными при отсутствии ошибок. </w:t>
      </w:r>
    </w:p>
    <w:p w:rsidR="00A749FA" w:rsidRPr="00C5331F" w:rsidRDefault="00A749FA" w:rsidP="00824928">
      <w:pPr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>Если задание имеет один верный ответ, а учащийся отметил два варианта ответа, то задание считается невыполненным.</w:t>
      </w:r>
    </w:p>
    <w:p w:rsidR="00A749FA" w:rsidRPr="00C5331F" w:rsidRDefault="00A749FA" w:rsidP="00824928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>В предложенной таблице напротив каждой фамилии учащегося ставится кол-во баллов, полученное за задание (Приложение 1)</w:t>
      </w:r>
    </w:p>
    <w:p w:rsidR="00A749FA" w:rsidRPr="00C5331F" w:rsidRDefault="00A749FA" w:rsidP="00824928">
      <w:pPr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>Максимальное количеств</w:t>
      </w:r>
      <w:r>
        <w:rPr>
          <w:rFonts w:ascii="Times New Roman" w:hAnsi="Times New Roman"/>
          <w:sz w:val="24"/>
          <w:szCs w:val="24"/>
          <w:lang w:eastAsia="ru-RU"/>
        </w:rPr>
        <w:t>о баллов за базовый уровень – 17, за повышенный  - 6</w:t>
      </w:r>
      <w:r w:rsidRPr="00C5331F">
        <w:rPr>
          <w:rFonts w:ascii="Times New Roman" w:hAnsi="Times New Roman"/>
          <w:sz w:val="24"/>
          <w:szCs w:val="24"/>
          <w:lang w:eastAsia="ru-RU"/>
        </w:rPr>
        <w:t>. Задания повышенного уровня оцениваются отдельной отметкой.</w:t>
      </w:r>
    </w:p>
    <w:p w:rsidR="00A749FA" w:rsidRPr="00C5331F" w:rsidRDefault="00A749FA" w:rsidP="00824928">
      <w:pPr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>Суммарный балл переводится в школьную отметку.</w:t>
      </w:r>
    </w:p>
    <w:p w:rsidR="00A749FA" w:rsidRPr="00C5331F" w:rsidRDefault="00A749FA" w:rsidP="00824928">
      <w:pPr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31F">
        <w:rPr>
          <w:rFonts w:ascii="Times New Roman" w:hAnsi="Times New Roman"/>
          <w:sz w:val="24"/>
          <w:szCs w:val="24"/>
          <w:lang w:eastAsia="ru-RU"/>
        </w:rPr>
        <w:t>Успешность выполнения работы определяется в соответствии со шкалой.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A749FA" w:rsidRPr="00956782" w:rsidTr="00DE74D2">
        <w:tc>
          <w:tcPr>
            <w:tcW w:w="3190" w:type="dxa"/>
          </w:tcPr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3190" w:type="dxa"/>
          </w:tcPr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>Оценки за итоговую контрольную работу (кол-во учащихся, получивших отметку)</w:t>
            </w:r>
          </w:p>
        </w:tc>
        <w:tc>
          <w:tcPr>
            <w:tcW w:w="3191" w:type="dxa"/>
          </w:tcPr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A749FA" w:rsidRPr="00956782" w:rsidTr="00DE74D2">
        <w:tc>
          <w:tcPr>
            <w:tcW w:w="3190" w:type="dxa"/>
          </w:tcPr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«5» - 17-15</w:t>
            </w: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баллов</w:t>
            </w:r>
          </w:p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«4» - 14-12</w:t>
            </w: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баллов</w:t>
            </w:r>
          </w:p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«3» - 11-9</w:t>
            </w: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баллов</w:t>
            </w:r>
          </w:p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«2» - 8</w:t>
            </w: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>-0 баллов</w:t>
            </w:r>
          </w:p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«5» - </w:t>
            </w:r>
          </w:p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«4» - </w:t>
            </w:r>
          </w:p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«3» - </w:t>
            </w:r>
          </w:p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191" w:type="dxa"/>
          </w:tcPr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Качество – </w:t>
            </w:r>
          </w:p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Успеваемость – </w:t>
            </w:r>
          </w:p>
          <w:p w:rsidR="00A749FA" w:rsidRPr="00C5331F" w:rsidRDefault="00A749FA" w:rsidP="00DE74D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3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Обученность - </w:t>
            </w:r>
          </w:p>
        </w:tc>
      </w:tr>
    </w:tbl>
    <w:p w:rsidR="00A749FA" w:rsidRPr="00C5331F" w:rsidRDefault="00A749FA" w:rsidP="00824928">
      <w:pPr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824928"/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Pr="00EB27B7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ромежуточная аттестация</w:t>
      </w:r>
    </w:p>
    <w:p w:rsidR="00A749FA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27B7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 xml:space="preserve">технологии 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за курс 2 класса</w:t>
      </w:r>
    </w:p>
    <w:p w:rsidR="00A749FA" w:rsidRPr="00EB27B7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749FA" w:rsidRPr="00EB27B7" w:rsidRDefault="00A749FA" w:rsidP="00960FC2">
      <w:pPr>
        <w:pStyle w:val="NormalWeb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  <w:u w:val="single"/>
        </w:rPr>
      </w:pPr>
      <w:r w:rsidRPr="00E176E3">
        <w:rPr>
          <w:b/>
          <w:bCs/>
          <w:color w:val="000000"/>
        </w:rPr>
        <w:t>Фамилия, имя учащегося</w:t>
      </w:r>
      <w:r w:rsidRPr="00E176E3">
        <w:rPr>
          <w:b/>
          <w:bCs/>
          <w:color w:val="000000"/>
          <w:sz w:val="27"/>
          <w:szCs w:val="27"/>
        </w:rPr>
        <w:t xml:space="preserve"> </w:t>
      </w:r>
      <w:r w:rsidRPr="00EB27B7">
        <w:rPr>
          <w:b/>
          <w:bCs/>
          <w:color w:val="000000"/>
          <w:sz w:val="27"/>
          <w:szCs w:val="27"/>
          <w:u w:val="single"/>
        </w:rPr>
        <w:t>________________________________________           __</w:t>
      </w:r>
    </w:p>
    <w:p w:rsidR="00A749FA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749FA" w:rsidRPr="00EB27B7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27B7">
        <w:rPr>
          <w:rFonts w:ascii="Times New Roman" w:hAnsi="Times New Roman"/>
          <w:b/>
          <w:color w:val="000000"/>
          <w:sz w:val="28"/>
          <w:szCs w:val="28"/>
        </w:rPr>
        <w:t xml:space="preserve">1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– 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вариант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Часть А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1. Допиши недостающее слово.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FF0000"/>
          <w:sz w:val="27"/>
          <w:szCs w:val="2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При изготовлении </w:t>
      </w:r>
      <w:r w:rsidRPr="00106EDC">
        <w:rPr>
          <w:rFonts w:ascii="Times New Roman" w:hAnsi="Times New Roman"/>
          <w:b/>
          <w:color w:val="000000"/>
          <w:sz w:val="27"/>
          <w:szCs w:val="27"/>
          <w:lang w:eastAsia="ru-RU"/>
        </w:rPr>
        <w:t>аппликации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из цветной бумаги </w:t>
      </w:r>
      <w:r w:rsidRPr="00106EDC">
        <w:rPr>
          <w:rFonts w:ascii="Times New Roman" w:hAnsi="Times New Roman"/>
          <w:sz w:val="27"/>
          <w:szCs w:val="27"/>
          <w:lang w:eastAsia="ru-RU"/>
        </w:rPr>
        <w:t>детали надо _____________ 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960FC2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2</w:t>
      </w:r>
      <w:r w:rsidRPr="00960FC2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. </w:t>
      </w:r>
      <w:r w:rsidRPr="00960FC2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Подчеркни названия инструментов</w:t>
      </w:r>
      <w:r w:rsidRPr="00960FC2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6EDC">
        <w:rPr>
          <w:rFonts w:ascii="Times New Roman" w:hAnsi="Times New Roman"/>
          <w:color w:val="000000"/>
          <w:sz w:val="28"/>
          <w:szCs w:val="28"/>
          <w:lang w:eastAsia="ru-RU"/>
        </w:rPr>
        <w:t>Ножницы, пластилин, стека, бумага, ткань, игла, нитки, клей, глина.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 xml:space="preserve">3. Запиши ответ. 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FF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Как называется техника складывания из бумаги ?  Это ______________ 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b/>
          <w:i/>
          <w:color w:val="000000"/>
          <w:sz w:val="17"/>
          <w:szCs w:val="1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4. При работе за компьютером делай перерыв: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а) через каждый час;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б) через каждые 15 минут;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в) через каждые 5 минут.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5. Подчеркни, что относится к природным материалам.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Листья, желуди, картон, цветы, бумага, семена, кора, ткань.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6 . Запиши ответ.</w:t>
      </w:r>
    </w:p>
    <w:p w:rsidR="00A749FA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Как можно размягчить пластилин? </w:t>
      </w:r>
      <w:r w:rsidRPr="00106EDC">
        <w:rPr>
          <w:rFonts w:ascii="Times New Roman" w:hAnsi="Times New Roman"/>
          <w:sz w:val="27"/>
          <w:szCs w:val="27"/>
          <w:lang w:eastAsia="ru-RU"/>
        </w:rPr>
        <w:t>_______ ____________________________</w:t>
      </w:r>
      <w:r w:rsidRPr="00106EDC">
        <w:rPr>
          <w:rFonts w:ascii="Times New Roman" w:hAnsi="Times New Roman"/>
          <w:color w:val="FF0000"/>
          <w:sz w:val="27"/>
          <w:szCs w:val="27"/>
          <w:lang w:eastAsia="ru-RU"/>
        </w:rPr>
        <w:br/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__________________________________________________________________ 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br/>
      </w:r>
      <w:r w:rsidRPr="00960FC2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7. В каком порядке выполняют аппликацию? Поставь цифры 1,2,3.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6EDC">
        <w:rPr>
          <w:rFonts w:ascii="Times New Roman" w:hAnsi="Times New Roman"/>
          <w:color w:val="000000"/>
          <w:sz w:val="28"/>
          <w:szCs w:val="28"/>
          <w:lang w:eastAsia="ru-RU"/>
        </w:rPr>
        <w:t>- приклей;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6EDC">
        <w:rPr>
          <w:rFonts w:ascii="Times New Roman" w:hAnsi="Times New Roman"/>
          <w:color w:val="000000"/>
          <w:sz w:val="28"/>
          <w:szCs w:val="28"/>
          <w:lang w:eastAsia="ru-RU"/>
        </w:rPr>
        <w:t>- разметь детали;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6EDC">
        <w:rPr>
          <w:rFonts w:ascii="Times New Roman" w:hAnsi="Times New Roman"/>
          <w:color w:val="000000"/>
          <w:sz w:val="28"/>
          <w:szCs w:val="28"/>
          <w:lang w:eastAsia="ru-RU"/>
        </w:rPr>
        <w:t>- вырежи.</w:t>
      </w:r>
    </w:p>
    <w:p w:rsidR="00A749FA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b/>
          <w:i/>
          <w:color w:val="000000"/>
          <w:sz w:val="17"/>
          <w:szCs w:val="1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8. Запиши инструменты для работы с пластилином: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FF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а) </w:t>
      </w:r>
      <w:r>
        <w:rPr>
          <w:rFonts w:ascii="Times New Roman" w:hAnsi="Times New Roman"/>
          <w:color w:val="000000"/>
          <w:sz w:val="27"/>
          <w:szCs w:val="27"/>
          <w:u w:val="single"/>
          <w:lang w:eastAsia="ru-RU"/>
        </w:rPr>
        <w:t xml:space="preserve">                                                    .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 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t>б)</w:t>
      </w:r>
      <w:r w:rsidRPr="00960FC2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) </w:t>
      </w:r>
      <w:r>
        <w:rPr>
          <w:rFonts w:ascii="Times New Roman" w:hAnsi="Times New Roman"/>
          <w:color w:val="000000"/>
          <w:sz w:val="27"/>
          <w:szCs w:val="27"/>
          <w:u w:val="single"/>
          <w:lang w:eastAsia="ru-RU"/>
        </w:rPr>
        <w:t xml:space="preserve">                                                   .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 </w:t>
      </w:r>
    </w:p>
    <w:p w:rsidR="00A749FA" w:rsidRPr="00106EDC" w:rsidRDefault="00A749FA" w:rsidP="00106EDC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Часть В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b/>
          <w:i/>
          <w:color w:val="000000"/>
          <w:sz w:val="17"/>
          <w:szCs w:val="1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9. Закончи высказывания о материалах и инструментах: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1)То, из чего изготавливают изделия, - это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u w:val="single"/>
          <w:lang w:eastAsia="ru-RU"/>
        </w:rPr>
        <w:t xml:space="preserve">                                                   .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 </w:t>
      </w: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br/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2) То, чем работают, - эт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о  </w:t>
      </w:r>
      <w:r>
        <w:rPr>
          <w:rFonts w:ascii="Times New Roman" w:hAnsi="Times New Roman"/>
          <w:color w:val="000000"/>
          <w:sz w:val="27"/>
          <w:szCs w:val="27"/>
          <w:u w:val="single"/>
          <w:lang w:eastAsia="ru-RU"/>
        </w:rPr>
        <w:t xml:space="preserve">                                                   .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 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br/>
      </w:r>
      <w:r w:rsidRPr="00960FC2">
        <w:rPr>
          <w:rFonts w:ascii="Times New Roman" w:hAnsi="Times New Roman"/>
          <w:b/>
          <w:color w:val="000000"/>
          <w:sz w:val="27"/>
          <w:szCs w:val="27"/>
          <w:lang w:eastAsia="ru-RU"/>
        </w:rPr>
        <w:t>10. Подумай, о каком инструменте идёт речь? Напиши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ответ______________________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t>–</w:t>
      </w:r>
      <w:r w:rsidRPr="00106EDC">
        <w:rPr>
          <w:rFonts w:ascii="Tahoma" w:hAnsi="Tahoma" w:cs="Tahoma"/>
          <w:color w:val="000000"/>
          <w:sz w:val="17"/>
          <w:lang w:eastAsia="ru-RU"/>
        </w:rPr>
        <w:t> 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Этот инструмент нужно передавать своему товарищу, держа его за лезвие.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t>–</w:t>
      </w:r>
      <w:r w:rsidRPr="00106EDC">
        <w:rPr>
          <w:rFonts w:ascii="Tahoma" w:hAnsi="Tahoma" w:cs="Tahoma"/>
          <w:color w:val="000000"/>
          <w:sz w:val="17"/>
          <w:lang w:eastAsia="ru-RU"/>
        </w:rPr>
        <w:t> 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Во время работы с ним нельзя отвлекаться и размахивать им.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t>–</w:t>
      </w:r>
      <w:r w:rsidRPr="00106EDC">
        <w:rPr>
          <w:rFonts w:ascii="Tahoma" w:hAnsi="Tahoma" w:cs="Tahoma"/>
          <w:color w:val="000000"/>
          <w:sz w:val="17"/>
          <w:lang w:eastAsia="ru-RU"/>
        </w:rPr>
        <w:t> 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На столе этот инструмент должен лежать с сомкнутыми лезвиями.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11.Напиши пословицу о труде.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_______________________________________________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________________________________________________</w:t>
      </w: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Pr="00EB27B7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ромежуточная аттестация</w:t>
      </w:r>
    </w:p>
    <w:p w:rsidR="00A749FA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27B7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 xml:space="preserve">технологии 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за курс 2 класса</w:t>
      </w:r>
    </w:p>
    <w:p w:rsidR="00A749FA" w:rsidRPr="00EB27B7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749FA" w:rsidRPr="00EB27B7" w:rsidRDefault="00A749FA" w:rsidP="00960FC2">
      <w:pPr>
        <w:pStyle w:val="NormalWeb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  <w:u w:val="single"/>
        </w:rPr>
      </w:pPr>
      <w:r w:rsidRPr="00E176E3">
        <w:rPr>
          <w:b/>
          <w:bCs/>
          <w:color w:val="000000"/>
        </w:rPr>
        <w:t>Фамилия, имя учащегося</w:t>
      </w:r>
      <w:r w:rsidRPr="00E176E3">
        <w:rPr>
          <w:b/>
          <w:bCs/>
          <w:color w:val="000000"/>
          <w:sz w:val="27"/>
          <w:szCs w:val="27"/>
        </w:rPr>
        <w:t xml:space="preserve"> </w:t>
      </w:r>
      <w:r w:rsidRPr="00EB27B7">
        <w:rPr>
          <w:b/>
          <w:bCs/>
          <w:color w:val="000000"/>
          <w:sz w:val="27"/>
          <w:szCs w:val="27"/>
          <w:u w:val="single"/>
        </w:rPr>
        <w:t>________________________________________           __</w:t>
      </w:r>
    </w:p>
    <w:p w:rsidR="00A749FA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749FA" w:rsidRPr="00EB27B7" w:rsidRDefault="00A749FA" w:rsidP="00960F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– 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вариант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A749FA" w:rsidRPr="00106EDC" w:rsidRDefault="00A749FA" w:rsidP="00106ED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9FA" w:rsidRPr="00106EDC" w:rsidRDefault="00A749FA" w:rsidP="00106EDC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Часть А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960FC2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1</w:t>
      </w:r>
      <w:r w:rsidRPr="00960FC2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. </w:t>
      </w:r>
      <w:r w:rsidRPr="00960FC2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Подчеркни названия инструментов</w:t>
      </w:r>
      <w:r w:rsidRPr="00960FC2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6EDC">
        <w:rPr>
          <w:rFonts w:ascii="Times New Roman" w:hAnsi="Times New Roman"/>
          <w:color w:val="000000"/>
          <w:sz w:val="28"/>
          <w:szCs w:val="28"/>
          <w:lang w:eastAsia="ru-RU"/>
        </w:rPr>
        <w:t>Ножницы, пластилин, стека, бумага, ткань, игла, нитки, клей, глина.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 xml:space="preserve">2. Запиши ответ. 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FF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Как называется техника складывания из бумаги ?  Это ______________ 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3. Подчеркни, что относится к природным материалам.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Листья, желуди, картон, цветы, бумага, семена, кора, ткань.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4. Допиши недостающее слово.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FF0000"/>
          <w:sz w:val="27"/>
          <w:szCs w:val="2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При изготовлении </w:t>
      </w:r>
      <w:r w:rsidRPr="00106EDC">
        <w:rPr>
          <w:rFonts w:ascii="Times New Roman" w:hAnsi="Times New Roman"/>
          <w:b/>
          <w:color w:val="000000"/>
          <w:sz w:val="27"/>
          <w:szCs w:val="27"/>
          <w:lang w:eastAsia="ru-RU"/>
        </w:rPr>
        <w:t>аппликации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из цветной бумаги </w:t>
      </w:r>
      <w:r w:rsidRPr="00106EDC">
        <w:rPr>
          <w:rFonts w:ascii="Times New Roman" w:hAnsi="Times New Roman"/>
          <w:sz w:val="27"/>
          <w:szCs w:val="27"/>
          <w:lang w:eastAsia="ru-RU"/>
        </w:rPr>
        <w:t>детали надо _____________ 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b/>
          <w:i/>
          <w:color w:val="000000"/>
          <w:sz w:val="17"/>
          <w:szCs w:val="1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5. При работе за компьютером делай перерыв: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а) через каждый час;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б) через каждые 15 минут;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в) через каждые 5 минут.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6. В каком порядке выполняют аппликацию? Поставь цифры 1,2,3.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6EDC">
        <w:rPr>
          <w:rFonts w:ascii="Times New Roman" w:hAnsi="Times New Roman"/>
          <w:color w:val="000000"/>
          <w:sz w:val="28"/>
          <w:szCs w:val="28"/>
          <w:lang w:eastAsia="ru-RU"/>
        </w:rPr>
        <w:t>- приклей;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6EDC">
        <w:rPr>
          <w:rFonts w:ascii="Times New Roman" w:hAnsi="Times New Roman"/>
          <w:color w:val="000000"/>
          <w:sz w:val="28"/>
          <w:szCs w:val="28"/>
          <w:lang w:eastAsia="ru-RU"/>
        </w:rPr>
        <w:t>- разметь детали;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6EDC">
        <w:rPr>
          <w:rFonts w:ascii="Times New Roman" w:hAnsi="Times New Roman"/>
          <w:color w:val="000000"/>
          <w:sz w:val="28"/>
          <w:szCs w:val="28"/>
          <w:lang w:eastAsia="ru-RU"/>
        </w:rPr>
        <w:t>- вырежи.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7 . Запиши ответ.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Как можно размягчить пластилин? </w:t>
      </w:r>
      <w:r w:rsidRPr="00106EDC">
        <w:rPr>
          <w:rFonts w:ascii="Times New Roman" w:hAnsi="Times New Roman"/>
          <w:sz w:val="27"/>
          <w:szCs w:val="27"/>
          <w:lang w:eastAsia="ru-RU"/>
        </w:rPr>
        <w:t>_______</w:t>
      </w:r>
      <w:r w:rsidRPr="00960FC2">
        <w:rPr>
          <w:rFonts w:ascii="Times New Roman" w:hAnsi="Times New Roman"/>
          <w:sz w:val="27"/>
          <w:szCs w:val="27"/>
          <w:u w:val="single"/>
          <w:lang w:eastAsia="ru-RU"/>
        </w:rPr>
        <w:t xml:space="preserve"> </w:t>
      </w:r>
      <w:r w:rsidRPr="00106EDC">
        <w:rPr>
          <w:rFonts w:ascii="Times New Roman" w:hAnsi="Times New Roman"/>
          <w:sz w:val="27"/>
          <w:szCs w:val="27"/>
          <w:lang w:eastAsia="ru-RU"/>
        </w:rPr>
        <w:t>____________________________</w:t>
      </w:r>
      <w:r w:rsidRPr="00106EDC">
        <w:rPr>
          <w:rFonts w:ascii="Times New Roman" w:hAnsi="Times New Roman"/>
          <w:color w:val="FF0000"/>
          <w:sz w:val="27"/>
          <w:szCs w:val="27"/>
          <w:lang w:eastAsia="ru-RU"/>
        </w:rPr>
        <w:br/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__________________________________________________________________ .</w:t>
      </w:r>
    </w:p>
    <w:p w:rsidR="00A749FA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8. Запиши инструменты для работы с пластилином: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FF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а)  </w:t>
      </w:r>
      <w:r>
        <w:rPr>
          <w:rFonts w:ascii="Times New Roman" w:hAnsi="Times New Roman"/>
          <w:color w:val="000000"/>
          <w:sz w:val="27"/>
          <w:szCs w:val="27"/>
          <w:u w:val="single"/>
          <w:lang w:eastAsia="ru-RU"/>
        </w:rPr>
        <w:t xml:space="preserve">                                                                       . 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t>б)</w:t>
      </w:r>
      <w:r w:rsidRPr="00960FC2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</w:t>
      </w:r>
      <w:r>
        <w:rPr>
          <w:rFonts w:ascii="Times New Roman" w:hAnsi="Times New Roman"/>
          <w:color w:val="000000"/>
          <w:sz w:val="27"/>
          <w:szCs w:val="27"/>
          <w:u w:val="single"/>
          <w:lang w:eastAsia="ru-RU"/>
        </w:rPr>
        <w:t xml:space="preserve">                                                                       . 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</w:t>
      </w:r>
    </w:p>
    <w:p w:rsidR="00A749FA" w:rsidRPr="00106EDC" w:rsidRDefault="00A749FA" w:rsidP="00106EDC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Часть В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 xml:space="preserve">9. Подумай, о каком инструменте идёт речь? Напиши 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ответ______________________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t>–</w:t>
      </w:r>
      <w:r w:rsidRPr="00106EDC">
        <w:rPr>
          <w:rFonts w:ascii="Tahoma" w:hAnsi="Tahoma" w:cs="Tahoma"/>
          <w:color w:val="000000"/>
          <w:sz w:val="17"/>
          <w:lang w:eastAsia="ru-RU"/>
        </w:rPr>
        <w:t> 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Этот инструмент нужно передавать своему товарищу, держа его за лезвие.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t>–</w:t>
      </w:r>
      <w:r w:rsidRPr="00106EDC">
        <w:rPr>
          <w:rFonts w:ascii="Tahoma" w:hAnsi="Tahoma" w:cs="Tahoma"/>
          <w:color w:val="000000"/>
          <w:sz w:val="17"/>
          <w:lang w:eastAsia="ru-RU"/>
        </w:rPr>
        <w:t> 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Во время работы с ним нельзя отвлекаться и размахивать им.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t>–</w:t>
      </w:r>
      <w:r w:rsidRPr="00106EDC">
        <w:rPr>
          <w:rFonts w:ascii="Tahoma" w:hAnsi="Tahoma" w:cs="Tahoma"/>
          <w:color w:val="000000"/>
          <w:sz w:val="17"/>
          <w:lang w:eastAsia="ru-RU"/>
        </w:rPr>
        <w:t> 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На столе этот инструмент должен лежать с сомкнутыми лезвиями.</w:t>
      </w:r>
    </w:p>
    <w:p w:rsidR="00A749FA" w:rsidRPr="00960FC2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b/>
          <w:i/>
          <w:color w:val="000000"/>
          <w:sz w:val="17"/>
          <w:szCs w:val="1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10. Закончи высказывания о материалах и инструментах: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1)То, из чего изготавливают изделия, - это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)  </w:t>
      </w:r>
      <w:r>
        <w:rPr>
          <w:rFonts w:ascii="Times New Roman" w:hAnsi="Times New Roman"/>
          <w:color w:val="000000"/>
          <w:sz w:val="27"/>
          <w:szCs w:val="27"/>
          <w:u w:val="single"/>
          <w:lang w:eastAsia="ru-RU"/>
        </w:rPr>
        <w:t xml:space="preserve">                                                      .</w:t>
      </w:r>
      <w:r w:rsidRPr="00106EDC">
        <w:rPr>
          <w:rFonts w:ascii="Tahoma" w:hAnsi="Tahoma" w:cs="Tahoma"/>
          <w:color w:val="000000"/>
          <w:sz w:val="17"/>
          <w:szCs w:val="17"/>
          <w:lang w:eastAsia="ru-RU"/>
        </w:rPr>
        <w:br/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2) То, чем работают, - это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)  </w:t>
      </w:r>
      <w:r>
        <w:rPr>
          <w:rFonts w:ascii="Times New Roman" w:hAnsi="Times New Roman"/>
          <w:color w:val="000000"/>
          <w:sz w:val="27"/>
          <w:szCs w:val="27"/>
          <w:u w:val="single"/>
          <w:lang w:eastAsia="ru-RU"/>
        </w:rPr>
        <w:t xml:space="preserve">                                                                       . 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 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960FC2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11.Напиши пословицу о труде</w:t>
      </w: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._______________________________________________</w:t>
      </w:r>
    </w:p>
    <w:p w:rsidR="00A749FA" w:rsidRPr="00106EDC" w:rsidRDefault="00A749FA" w:rsidP="00106EDC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7"/>
          <w:szCs w:val="17"/>
          <w:lang w:eastAsia="ru-RU"/>
        </w:rPr>
      </w:pPr>
      <w:r w:rsidRPr="00106EDC">
        <w:rPr>
          <w:rFonts w:ascii="Times New Roman" w:hAnsi="Times New Roman"/>
          <w:color w:val="000000"/>
          <w:sz w:val="27"/>
          <w:szCs w:val="27"/>
          <w:lang w:eastAsia="ru-RU"/>
        </w:rPr>
        <w:t>_________________________________________________________________</w:t>
      </w:r>
    </w:p>
    <w:p w:rsidR="00A749FA" w:rsidRDefault="00A749FA"/>
    <w:sectPr w:rsidR="00A749FA" w:rsidSect="00DE7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A66CF"/>
    <w:multiLevelType w:val="hybridMultilevel"/>
    <w:tmpl w:val="E642F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CA24AE"/>
    <w:multiLevelType w:val="hybridMultilevel"/>
    <w:tmpl w:val="0FB260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9B2"/>
    <w:rsid w:val="00052AD3"/>
    <w:rsid w:val="000F70A9"/>
    <w:rsid w:val="00106EDC"/>
    <w:rsid w:val="001A2E73"/>
    <w:rsid w:val="0026730C"/>
    <w:rsid w:val="002B2555"/>
    <w:rsid w:val="002D08B6"/>
    <w:rsid w:val="00411D7B"/>
    <w:rsid w:val="00557B16"/>
    <w:rsid w:val="007019DF"/>
    <w:rsid w:val="00824928"/>
    <w:rsid w:val="008479B2"/>
    <w:rsid w:val="008547FA"/>
    <w:rsid w:val="00956782"/>
    <w:rsid w:val="00960FC2"/>
    <w:rsid w:val="009A2D2F"/>
    <w:rsid w:val="00A0318A"/>
    <w:rsid w:val="00A749FA"/>
    <w:rsid w:val="00BE5CE3"/>
    <w:rsid w:val="00C5331F"/>
    <w:rsid w:val="00CB66CC"/>
    <w:rsid w:val="00D11477"/>
    <w:rsid w:val="00D1565B"/>
    <w:rsid w:val="00DA5B45"/>
    <w:rsid w:val="00DB691F"/>
    <w:rsid w:val="00DE74D2"/>
    <w:rsid w:val="00E069EB"/>
    <w:rsid w:val="00E176E3"/>
    <w:rsid w:val="00EB27B7"/>
    <w:rsid w:val="00F0043C"/>
    <w:rsid w:val="00F90BCE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92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E7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74D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67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92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7</Pages>
  <Words>952</Words>
  <Characters>5428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начальная школа</cp:lastModifiedBy>
  <cp:revision>12</cp:revision>
  <cp:lastPrinted>2020-01-13T11:09:00Z</cp:lastPrinted>
  <dcterms:created xsi:type="dcterms:W3CDTF">2017-04-20T15:27:00Z</dcterms:created>
  <dcterms:modified xsi:type="dcterms:W3CDTF">2021-02-28T23:18:00Z</dcterms:modified>
</cp:coreProperties>
</file>